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20FC6960" w:rsidR="00723802" w:rsidRDefault="00723802" w:rsidP="00723802">
      <w:pPr>
        <w:pStyle w:val="CRCoverPage"/>
        <w:tabs>
          <w:tab w:val="left" w:pos="2268"/>
          <w:tab w:val="right" w:pos="9639"/>
        </w:tabs>
        <w:spacing w:after="0"/>
        <w:rPr>
          <w:rFonts w:cs="Arial"/>
          <w:b/>
          <w:color w:val="000000"/>
          <w:sz w:val="24"/>
          <w:szCs w:val="24"/>
          <w:lang w:eastAsia="zh-CN"/>
        </w:rPr>
      </w:pPr>
      <w:r>
        <w:rPr>
          <w:rFonts w:cs="Arial"/>
          <w:b/>
          <w:color w:val="000000"/>
          <w:sz w:val="24"/>
          <w:szCs w:val="24"/>
          <w:lang w:eastAsia="zh-CN"/>
        </w:rPr>
        <w:t>3GPP TSG SA WG5 (Telecom Management) Meeting #12</w:t>
      </w:r>
      <w:r w:rsidR="00EB0F7E">
        <w:rPr>
          <w:rFonts w:cs="Arial"/>
          <w:b/>
          <w:color w:val="000000"/>
          <w:sz w:val="24"/>
          <w:szCs w:val="24"/>
          <w:lang w:eastAsia="zh-CN"/>
        </w:rPr>
        <w:t>6</w:t>
      </w:r>
      <w:r>
        <w:rPr>
          <w:rFonts w:cs="Arial"/>
          <w:b/>
          <w:color w:val="000000"/>
          <w:sz w:val="24"/>
          <w:szCs w:val="24"/>
          <w:lang w:eastAsia="zh-CN"/>
        </w:rPr>
        <w:t xml:space="preserve">                  </w:t>
      </w:r>
      <w:r w:rsidR="002B1F9D">
        <w:rPr>
          <w:rFonts w:cs="Arial"/>
          <w:b/>
          <w:color w:val="000000"/>
          <w:sz w:val="24"/>
          <w:szCs w:val="24"/>
          <w:lang w:eastAsia="zh-CN"/>
        </w:rPr>
        <w:t xml:space="preserve">  </w:t>
      </w:r>
      <w:r w:rsidR="00E649D2">
        <w:rPr>
          <w:rFonts w:cs="Arial"/>
          <w:b/>
          <w:color w:val="000000"/>
          <w:sz w:val="24"/>
          <w:szCs w:val="24"/>
          <w:lang w:eastAsia="zh-CN"/>
        </w:rPr>
        <w:t xml:space="preserve"> </w:t>
      </w:r>
      <w:r w:rsidR="001224C9">
        <w:rPr>
          <w:rFonts w:cs="Arial"/>
          <w:b/>
          <w:color w:val="000000"/>
          <w:sz w:val="24"/>
          <w:szCs w:val="24"/>
          <w:lang w:eastAsia="zh-CN"/>
        </w:rPr>
        <w:t xml:space="preserve">   </w:t>
      </w:r>
      <w:r w:rsidR="00837B1E">
        <w:rPr>
          <w:rFonts w:cs="Arial"/>
          <w:b/>
          <w:color w:val="000000"/>
          <w:sz w:val="24"/>
          <w:szCs w:val="24"/>
          <w:lang w:eastAsia="zh-CN"/>
        </w:rPr>
        <w:t xml:space="preserve">     </w:t>
      </w:r>
      <w:r w:rsidR="00122512" w:rsidRPr="00122512">
        <w:rPr>
          <w:rFonts w:cs="Arial"/>
          <w:b/>
          <w:color w:val="000000"/>
          <w:sz w:val="24"/>
          <w:szCs w:val="24"/>
          <w:lang w:eastAsia="zh-CN"/>
        </w:rPr>
        <w:t>S5-</w:t>
      </w:r>
      <w:r w:rsidR="003B4DF0" w:rsidRPr="00122512">
        <w:rPr>
          <w:rFonts w:cs="Arial"/>
          <w:b/>
          <w:color w:val="000000"/>
          <w:sz w:val="24"/>
          <w:szCs w:val="24"/>
          <w:lang w:eastAsia="zh-CN"/>
        </w:rPr>
        <w:t>19</w:t>
      </w:r>
      <w:r w:rsidR="00837B1E">
        <w:rPr>
          <w:rFonts w:cs="Arial"/>
          <w:b/>
          <w:color w:val="000000"/>
          <w:sz w:val="24"/>
          <w:szCs w:val="24"/>
          <w:lang w:eastAsia="zh-CN"/>
        </w:rPr>
        <w:t>5014</w:t>
      </w:r>
    </w:p>
    <w:p w14:paraId="00C0B383" w14:textId="0099BA6B" w:rsidR="00DD44EA" w:rsidRPr="00BE31A1" w:rsidRDefault="00837B1E"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19</w:t>
      </w:r>
      <w:r w:rsidR="00122512" w:rsidRPr="00122512">
        <w:rPr>
          <w:rFonts w:ascii="Arial" w:hAnsi="Arial" w:cs="Arial"/>
          <w:b/>
          <w:color w:val="000000"/>
          <w:sz w:val="24"/>
        </w:rPr>
        <w:t>-</w:t>
      </w:r>
      <w:r w:rsidR="00100177">
        <w:rPr>
          <w:rFonts w:ascii="Arial" w:hAnsi="Arial" w:cs="Arial"/>
          <w:b/>
          <w:color w:val="000000"/>
          <w:sz w:val="24"/>
        </w:rPr>
        <w:t>2</w:t>
      </w:r>
      <w:r>
        <w:rPr>
          <w:rFonts w:ascii="Arial" w:hAnsi="Arial" w:cs="Arial"/>
          <w:b/>
          <w:color w:val="000000"/>
          <w:sz w:val="24"/>
        </w:rPr>
        <w:t>3</w:t>
      </w:r>
      <w:r w:rsidR="00122512" w:rsidRPr="00122512">
        <w:rPr>
          <w:rFonts w:ascii="Arial" w:hAnsi="Arial" w:cs="Arial"/>
          <w:b/>
          <w:color w:val="000000"/>
          <w:sz w:val="24"/>
        </w:rPr>
        <w:t xml:space="preserve"> </w:t>
      </w:r>
      <w:r>
        <w:rPr>
          <w:rFonts w:ascii="Arial" w:hAnsi="Arial" w:cs="Arial"/>
          <w:b/>
          <w:color w:val="000000"/>
          <w:sz w:val="24"/>
        </w:rPr>
        <w:t>August</w:t>
      </w:r>
      <w:r w:rsidR="00122512" w:rsidRPr="00122512">
        <w:rPr>
          <w:rFonts w:ascii="Arial" w:hAnsi="Arial" w:cs="Arial"/>
          <w:b/>
          <w:color w:val="000000"/>
          <w:sz w:val="24"/>
        </w:rPr>
        <w:t xml:space="preserve"> 2019, </w:t>
      </w:r>
      <w:r>
        <w:rPr>
          <w:rFonts w:ascii="Arial" w:hAnsi="Arial" w:cs="Arial"/>
          <w:b/>
          <w:color w:val="000000"/>
          <w:sz w:val="24"/>
        </w:rPr>
        <w:t>Bruges</w:t>
      </w:r>
      <w:r w:rsidR="00100177">
        <w:rPr>
          <w:rFonts w:ascii="Arial" w:hAnsi="Arial" w:cs="Arial"/>
          <w:b/>
          <w:color w:val="000000"/>
          <w:sz w:val="24"/>
        </w:rPr>
        <w:t xml:space="preserve">, </w:t>
      </w:r>
      <w:r>
        <w:rPr>
          <w:rFonts w:ascii="Arial" w:hAnsi="Arial" w:cs="Arial"/>
          <w:b/>
          <w:color w:val="000000"/>
          <w:sz w:val="24"/>
        </w:rPr>
        <w:t>Belgium</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3B4DF0" w:rsidRPr="00BE31A1">
        <w:rPr>
          <w:rFonts w:ascii="Arial" w:hAnsi="Arial" w:cs="Arial"/>
          <w:i/>
          <w:color w:val="000000"/>
          <w:sz w:val="18"/>
          <w:szCs w:val="18"/>
        </w:rPr>
        <w:t>1</w:t>
      </w:r>
      <w:r w:rsidR="003B4DF0">
        <w:rPr>
          <w:rFonts w:ascii="Arial" w:hAnsi="Arial" w:cs="Arial"/>
          <w:i/>
          <w:color w:val="000000"/>
          <w:sz w:val="18"/>
          <w:szCs w:val="18"/>
        </w:rPr>
        <w:t>9</w:t>
      </w:r>
      <w:r>
        <w:rPr>
          <w:rFonts w:ascii="Arial" w:hAnsi="Arial" w:cs="Arial"/>
          <w:i/>
          <w:color w:val="000000"/>
          <w:sz w:val="18"/>
          <w:szCs w:val="18"/>
        </w:rPr>
        <w:t>5abc</w:t>
      </w:r>
    </w:p>
    <w:p w14:paraId="7BB35000"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14:paraId="2910FEAC"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31749" w:rsidRPr="00A85184" w14:paraId="25116B99" w14:textId="77777777" w:rsidTr="004F59E6">
        <w:trPr>
          <w:tblHeader/>
        </w:trPr>
        <w:tc>
          <w:tcPr>
            <w:tcW w:w="791" w:type="dxa"/>
            <w:shd w:val="clear" w:color="000000" w:fill="auto"/>
            <w:vAlign w:val="center"/>
          </w:tcPr>
          <w:p w14:paraId="625A30FB"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14:paraId="3B4595A6"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778ADB71" w14:textId="7EBAF5D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7BE000F0" w14:textId="77777777" w:rsidTr="004F59E6">
        <w:trPr>
          <w:tblHeader/>
        </w:trPr>
        <w:tc>
          <w:tcPr>
            <w:tcW w:w="791" w:type="dxa"/>
            <w:shd w:val="clear" w:color="000000" w:fill="auto"/>
            <w:vAlign w:val="center"/>
          </w:tcPr>
          <w:p w14:paraId="2B6431A9"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B31749" w:rsidRPr="0073774C" w:rsidRDefault="00B31749" w:rsidP="00B31749">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B31749" w:rsidRPr="0073774C" w:rsidRDefault="00B31749" w:rsidP="00B31749">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79A47D1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14:paraId="365F2A21" w14:textId="6576EC62"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6207CBB" w14:textId="77777777" w:rsidTr="004F59E6">
        <w:trPr>
          <w:tblHeader/>
        </w:trPr>
        <w:tc>
          <w:tcPr>
            <w:tcW w:w="791" w:type="dxa"/>
            <w:shd w:val="clear" w:color="000000" w:fill="auto"/>
            <w:vAlign w:val="center"/>
          </w:tcPr>
          <w:p w14:paraId="5B90E5EE"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14:paraId="60D1C748"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14:paraId="6AD6FD9B" w14:textId="77777777" w:rsidR="00B31749" w:rsidRPr="0073774C" w:rsidRDefault="00B31749" w:rsidP="00B31749">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54CC0517" w14:textId="77777777" w:rsidR="00B31749" w:rsidRPr="0073774C" w:rsidRDefault="00B31749" w:rsidP="00B31749">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14:paraId="31EC1ED8"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14:paraId="4A6815FE" w14:textId="1E57685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3EB8FC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5DC20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2E9C4A2"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29745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A5FE56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4BF046B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BD560B3" w14:textId="1A4B5576"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691E959E"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EF80D47"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D222EE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36EA3D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690715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3E5897E1"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67C76FF2" w14:textId="571A40A5"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58249C2A"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5EAE28"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C4C139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D995B21"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F49ECC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520EA9B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7920709" w14:textId="252EDD4C"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11EC80E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5268A006"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6D4793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03A0F4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E685B9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748EE9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AA5D8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07D35B77" w14:textId="391A0505"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363F6842"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B31749"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77777777" w:rsidR="00B31749" w:rsidRPr="0073774C" w:rsidRDefault="00B31749" w:rsidP="00B31749">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398F84D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B31749" w:rsidRPr="004E5AAF"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B31749" w:rsidRPr="004E5AAF"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B31749" w:rsidRPr="004E5AAF"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B31749" w:rsidRPr="0073774C" w:rsidRDefault="00B31749" w:rsidP="00B31749">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51E81647"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43D2CC9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38AEB7C"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378D65B"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DC42086"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282088C0"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32AFFF3" w14:textId="77777777" w:rsidR="00B31749" w:rsidRPr="0073774C"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3A9CAB8" w14:textId="4FAB8A64"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7FEC5644"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7CA589"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E75EC0"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02AA764"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F6497A6" w14:textId="77777777" w:rsidR="00B31749" w:rsidRDefault="00B31749" w:rsidP="00B3174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11A797F" w14:textId="5527D2DA"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FB3CDD6" w14:textId="41CCB58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A1263CB"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39183EA7"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77777777" w:rsidR="00B31749" w:rsidRDefault="00B31749" w:rsidP="00B31749">
            <w:pPr>
              <w:spacing w:after="0"/>
              <w:rPr>
                <w:rFonts w:ascii="Arial" w:hAnsi="Arial" w:cs="Arial"/>
                <w:color w:val="000000" w:themeColor="text1"/>
                <w:sz w:val="18"/>
                <w:szCs w:val="18"/>
              </w:rPr>
            </w:pPr>
            <w:r w:rsidRPr="001318D1">
              <w:rPr>
                <w:rFonts w:ascii="Arial" w:hAnsi="Arial" w:cs="Arial"/>
                <w:color w:val="000000" w:themeColor="text1"/>
                <w:sz w:val="18"/>
                <w:szCs w:val="18"/>
              </w:rPr>
              <w:t>TS 32.158: Provide recommendation for URI construction (cf. issue on DN prefix) and update 28.532 accordingly in all places</w:t>
            </w:r>
            <w:r>
              <w:rPr>
                <w:rFonts w:ascii="Arial" w:hAnsi="Arial" w:cs="Arial"/>
                <w:color w:val="000000" w:themeColor="text1"/>
                <w:sz w:val="18"/>
                <w:szCs w:val="18"/>
              </w:rPr>
              <w:t>.</w:t>
            </w:r>
            <w:r w:rsidRPr="001318D1">
              <w:rPr>
                <w:rFonts w:ascii="Arial" w:hAnsi="Arial" w:cs="Arial"/>
                <w:color w:val="000000" w:themeColor="text1"/>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7D45A36" w14:textId="77777777" w:rsidR="00B31749" w:rsidRPr="0073774C"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722856D8"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0C21B5F"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D189C3F"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42F246F" w14:textId="77777777" w:rsidR="00B31749" w:rsidRPr="001318D1"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F95806E"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56CC816"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944E2CF" w14:textId="50B059A2"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2BE11EB" w14:textId="48BC8FDF"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77777777" w:rsidR="00B31749" w:rsidRPr="001318D1" w:rsidRDefault="00B31749" w:rsidP="00B31749">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Related to contribution S5-191226, </w:t>
            </w:r>
            <w:r>
              <w:rPr>
                <w:rFonts w:ascii="Arial" w:hAnsi="Arial" w:cs="Arial"/>
                <w:color w:val="000000" w:themeColor="text1"/>
                <w:sz w:val="18"/>
                <w:szCs w:val="18"/>
              </w:rPr>
              <w:t>p</w:t>
            </w:r>
            <w:r w:rsidRPr="00770451">
              <w:rPr>
                <w:rFonts w:ascii="Arial" w:hAnsi="Arial" w:cs="Arial"/>
                <w:color w:val="000000" w:themeColor="text1"/>
                <w:sz w:val="18"/>
                <w:szCs w:val="18"/>
              </w:rPr>
              <w:t>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53D3AD80" w14:textId="10E160DF"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04E831A3"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B31749"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B31749" w:rsidRPr="001318D1" w:rsidRDefault="00B31749" w:rsidP="00B31749">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187F0F34" w:rsidR="00B31749" w:rsidRDefault="00B31749" w:rsidP="00B31749">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5AC4E29A" w:rsidR="00B31749" w:rsidRPr="0073774C" w:rsidRDefault="00B31749" w:rsidP="00B3174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837B1E" w:rsidRPr="00A85184" w14:paraId="2F89EFD3"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1A4D2B99" w14:textId="77777777"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D8E5F61" w14:textId="73689076" w:rsidR="00837B1E" w:rsidRDefault="00837B1E" w:rsidP="00837B1E">
            <w:pPr>
              <w:rPr>
                <w:rFonts w:ascii="Arial" w:hAnsi="Arial" w:cs="Arial"/>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9EDDB0F" w14:textId="77777777"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34F9D1F3" w14:textId="5A50D8D5"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6EF828B9" w14:textId="3C806FEE"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13F2C0E" w14:textId="77777777" w:rsidR="00837B1E" w:rsidRPr="00B53755" w:rsidRDefault="00837B1E" w:rsidP="00837B1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837B1E"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3914C1B" w:rsidR="00837B1E" w:rsidRPr="00A80E01" w:rsidRDefault="00837B1E" w:rsidP="00837B1E">
            <w:pPr>
              <w:spacing w:after="0"/>
              <w:rPr>
                <w:rFonts w:ascii="Arial" w:hAnsi="Arial" w:cs="Arial"/>
                <w:color w:val="000000" w:themeColor="text1"/>
                <w:sz w:val="18"/>
                <w:szCs w:val="18"/>
              </w:rPr>
            </w:pPr>
            <w:r w:rsidRPr="00A80E01">
              <w:rPr>
                <w:rFonts w:ascii="Arial" w:hAnsi="Arial" w:cs="Arial"/>
                <w:color w:val="000000" w:themeColor="text1"/>
                <w:sz w:val="18"/>
                <w:szCs w:val="18"/>
              </w:rPr>
              <w:t>125AH.2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5871D254" w:rsidR="00837B1E" w:rsidRPr="00A80E01" w:rsidRDefault="00837B1E" w:rsidP="00837B1E">
            <w:pPr>
              <w:rPr>
                <w:rFonts w:ascii="Arial" w:hAnsi="Arial" w:cs="Arial"/>
                <w:color w:val="000000" w:themeColor="text1"/>
                <w:sz w:val="18"/>
                <w:szCs w:val="18"/>
              </w:rPr>
            </w:pPr>
            <w:r w:rsidRPr="00A80E01">
              <w:rPr>
                <w:rFonts w:ascii="Arial" w:hAnsi="Arial" w:cs="Arial"/>
                <w:color w:val="000000" w:themeColor="text1"/>
                <w:sz w:val="18"/>
                <w:szCs w:val="18"/>
              </w:rPr>
              <w:t>KPI definitions uses 32.404 template for Measurement, i.e.</w:t>
            </w:r>
          </w:p>
          <w:p w14:paraId="35723A4B" w14:textId="77777777" w:rsidR="00837B1E" w:rsidRPr="00A80E01" w:rsidRDefault="00837B1E" w:rsidP="00837B1E">
            <w:pPr>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C.x.y. Measurement Name (clause header)</w:t>
            </w:r>
          </w:p>
          <w:p w14:paraId="7A331081" w14:textId="77777777" w:rsidR="00837B1E" w:rsidRPr="00A80E01" w:rsidRDefault="00837B1E" w:rsidP="00837B1E">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a)    Description</w:t>
            </w:r>
          </w:p>
          <w:p w14:paraId="140D2D16" w14:textId="77777777" w:rsidR="00837B1E" w:rsidRPr="00A80E01" w:rsidRDefault="00837B1E" w:rsidP="00837B1E">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b)   Collection Method</w:t>
            </w:r>
          </w:p>
          <w:p w14:paraId="58876129" w14:textId="77777777" w:rsidR="00837B1E" w:rsidRPr="00A80E01" w:rsidRDefault="00837B1E" w:rsidP="00837B1E">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c)    Condition</w:t>
            </w:r>
          </w:p>
          <w:p w14:paraId="5CA73643" w14:textId="77777777" w:rsidR="00837B1E" w:rsidRPr="00A80E01" w:rsidRDefault="00837B1E" w:rsidP="00837B1E">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d)    Measurement Result (measured value(s), Units)</w:t>
            </w:r>
          </w:p>
          <w:p w14:paraId="15D9966A" w14:textId="77777777" w:rsidR="00837B1E" w:rsidRPr="00A80E01" w:rsidRDefault="00837B1E" w:rsidP="00837B1E">
            <w:pPr>
              <w:pStyle w:val="B1"/>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e)    Measurement Type</w:t>
            </w:r>
          </w:p>
          <w:p w14:paraId="576C0D77" w14:textId="77777777" w:rsidR="00837B1E" w:rsidRDefault="00837B1E" w:rsidP="00837B1E">
            <w:pPr>
              <w:pStyle w:val="B1"/>
              <w:keepNext/>
              <w:spacing w:after="0"/>
              <w:ind w:left="576" w:hanging="288"/>
              <w:rPr>
                <w:rFonts w:ascii="Arial" w:hAnsi="Arial" w:cs="Arial"/>
                <w:bCs/>
                <w:color w:val="000000" w:themeColor="text1"/>
                <w:sz w:val="18"/>
                <w:szCs w:val="18"/>
              </w:rPr>
            </w:pPr>
            <w:r w:rsidRPr="00A80E01">
              <w:rPr>
                <w:rFonts w:ascii="Arial" w:hAnsi="Arial" w:cs="Arial"/>
                <w:bCs/>
                <w:color w:val="000000" w:themeColor="text1"/>
                <w:sz w:val="18"/>
                <w:szCs w:val="18"/>
              </w:rPr>
              <w:t>f)     Measurement Object Class</w:t>
            </w:r>
          </w:p>
          <w:p w14:paraId="51ABC884" w14:textId="77777777" w:rsidR="00837B1E" w:rsidRPr="00A80E01" w:rsidRDefault="00837B1E" w:rsidP="00837B1E">
            <w:pPr>
              <w:pStyle w:val="B1"/>
              <w:keepNext/>
              <w:spacing w:after="0"/>
              <w:ind w:left="576" w:hanging="288"/>
              <w:rPr>
                <w:rFonts w:ascii="Arial" w:hAnsi="Arial" w:cs="Arial"/>
                <w:bCs/>
                <w:color w:val="000000" w:themeColor="text1"/>
                <w:sz w:val="18"/>
                <w:szCs w:val="18"/>
              </w:rPr>
            </w:pPr>
          </w:p>
          <w:p w14:paraId="0DA614A6" w14:textId="7C2857BD" w:rsidR="00837B1E" w:rsidRPr="00A80E01" w:rsidRDefault="00837B1E" w:rsidP="00837B1E">
            <w:pPr>
              <w:rPr>
                <w:rFonts w:ascii="Arial" w:hAnsi="Arial" w:cs="Arial"/>
                <w:color w:val="000000" w:themeColor="text1"/>
                <w:sz w:val="18"/>
                <w:szCs w:val="18"/>
              </w:rPr>
            </w:pPr>
            <w:r w:rsidRPr="00A80E01">
              <w:rPr>
                <w:rFonts w:ascii="Arial" w:hAnsi="Arial" w:cs="Arial"/>
                <w:color w:val="000000" w:themeColor="text1"/>
                <w:sz w:val="18"/>
                <w:szCs w:val="18"/>
              </w:rPr>
              <w:t>But many KPI definitions done/agreed so far do not fill item-f properly.</w:t>
            </w:r>
            <w:r>
              <w:rPr>
                <w:rFonts w:ascii="Arial" w:hAnsi="Arial" w:cs="Arial"/>
                <w:color w:val="000000" w:themeColor="text1"/>
                <w:sz w:val="18"/>
                <w:szCs w:val="18"/>
              </w:rPr>
              <w:t xml:space="preserve">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77777777" w:rsidR="00837B1E" w:rsidRPr="00A80E01" w:rsidRDefault="00837B1E" w:rsidP="00837B1E">
            <w:pPr>
              <w:spacing w:after="0"/>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3D5EFDFC" w:rsidR="00837B1E" w:rsidRPr="00A80E01" w:rsidRDefault="00837B1E" w:rsidP="00837B1E">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265554B" w14:textId="519C27D8" w:rsidR="00837B1E" w:rsidRPr="00A80E01"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77777777" w:rsidR="00837B1E" w:rsidRPr="00A80E01" w:rsidRDefault="00837B1E" w:rsidP="00837B1E">
            <w:pPr>
              <w:widowControl w:val="0"/>
              <w:spacing w:after="0"/>
              <w:rPr>
                <w:rFonts w:ascii="Arial" w:hAnsi="Arial" w:cs="Arial"/>
                <w:color w:val="000000" w:themeColor="text1"/>
                <w:sz w:val="18"/>
                <w:szCs w:val="18"/>
              </w:rPr>
            </w:pPr>
            <w:r w:rsidRPr="00A80E01">
              <w:rPr>
                <w:rFonts w:ascii="Arial" w:hAnsi="Arial" w:cs="Arial"/>
                <w:color w:val="000000" w:themeColor="text1"/>
                <w:sz w:val="18"/>
                <w:szCs w:val="18"/>
              </w:rPr>
              <w:t>SA5#126</w:t>
            </w:r>
          </w:p>
        </w:tc>
        <w:bookmarkStart w:id="0" w:name="_GoBack"/>
        <w:bookmarkEnd w:id="0"/>
      </w:tr>
      <w:tr w:rsidR="00837B1E" w:rsidRPr="00A85184" w14:paraId="225D4ACE"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604BEB98" w14:textId="77777777"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5B9A105A" w14:textId="0D7B001F" w:rsidR="00837B1E" w:rsidRDefault="00837B1E" w:rsidP="00837B1E">
            <w:pPr>
              <w:rPr>
                <w:rFonts w:ascii="Arial" w:hAnsi="Arial" w:cs="Arial"/>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724508" w14:textId="77777777"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7ACF12CD" w14:textId="662B755A"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5114CF0" w14:textId="27D0ED23"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C186CE" w14:textId="77777777" w:rsidR="00837B1E" w:rsidRPr="00B53755" w:rsidRDefault="00837B1E" w:rsidP="00837B1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r w:rsidR="00837B1E" w:rsidRPr="00A85184" w14:paraId="45DC48F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3B46BC01" w14:textId="03B90462"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3A73C52" w14:textId="42C0657A" w:rsidR="00837B1E" w:rsidRDefault="00837B1E" w:rsidP="00837B1E">
            <w:pPr>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1C1D3FA" w14:textId="69391B9A"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3EE14E1" w14:textId="69FCF91C"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3FA3EDA1" w14:textId="7461F09A" w:rsidR="00837B1E" w:rsidRPr="00B53755" w:rsidRDefault="00837B1E" w:rsidP="00837B1E">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EE016ED" w14:textId="0864A497" w:rsidR="00837B1E" w:rsidRPr="00B53755" w:rsidRDefault="00837B1E" w:rsidP="00837B1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SA5#126</w:t>
            </w:r>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D73285">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D73285">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D73285">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D73285">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D7328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D73285">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D73285">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D73285">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D7328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FEB96" w14:textId="77777777" w:rsidR="00AD7963" w:rsidRDefault="00AD7963">
      <w:r>
        <w:separator/>
      </w:r>
    </w:p>
  </w:endnote>
  <w:endnote w:type="continuationSeparator" w:id="0">
    <w:p w14:paraId="2264F3D1" w14:textId="77777777" w:rsidR="00AD7963" w:rsidRDefault="00AD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D092E" w14:textId="77777777" w:rsidR="00AD7963" w:rsidRDefault="00AD7963">
      <w:r>
        <w:separator/>
      </w:r>
    </w:p>
  </w:footnote>
  <w:footnote w:type="continuationSeparator" w:id="0">
    <w:p w14:paraId="3EC2E489" w14:textId="77777777" w:rsidR="00AD7963" w:rsidRDefault="00AD79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6F49"/>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97EDE"/>
    <w:rsid w:val="000A38E3"/>
    <w:rsid w:val="000A6288"/>
    <w:rsid w:val="000A6844"/>
    <w:rsid w:val="000A7906"/>
    <w:rsid w:val="000B2BC8"/>
    <w:rsid w:val="000B2C92"/>
    <w:rsid w:val="000B3F6C"/>
    <w:rsid w:val="000B42A0"/>
    <w:rsid w:val="000B6FEB"/>
    <w:rsid w:val="000C1F54"/>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02A9"/>
    <w:rsid w:val="000F18E9"/>
    <w:rsid w:val="000F5807"/>
    <w:rsid w:val="000F7332"/>
    <w:rsid w:val="00100177"/>
    <w:rsid w:val="0010516E"/>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0F4F"/>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70E"/>
    <w:rsid w:val="00290FC6"/>
    <w:rsid w:val="00291E97"/>
    <w:rsid w:val="002923EF"/>
    <w:rsid w:val="00293464"/>
    <w:rsid w:val="002942A5"/>
    <w:rsid w:val="002965FA"/>
    <w:rsid w:val="0029730A"/>
    <w:rsid w:val="002A0893"/>
    <w:rsid w:val="002A0960"/>
    <w:rsid w:val="002A0B1B"/>
    <w:rsid w:val="002A1D26"/>
    <w:rsid w:val="002A3DC0"/>
    <w:rsid w:val="002A622C"/>
    <w:rsid w:val="002A7DE8"/>
    <w:rsid w:val="002B1F9D"/>
    <w:rsid w:val="002B2B4F"/>
    <w:rsid w:val="002B2C2B"/>
    <w:rsid w:val="002B3191"/>
    <w:rsid w:val="002B3594"/>
    <w:rsid w:val="002B554D"/>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A7119"/>
    <w:rsid w:val="006B0B92"/>
    <w:rsid w:val="006B45FF"/>
    <w:rsid w:val="006B6B88"/>
    <w:rsid w:val="006C28DD"/>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3802"/>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0451"/>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600D7"/>
    <w:rsid w:val="00861D1F"/>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36763"/>
    <w:rsid w:val="00942374"/>
    <w:rsid w:val="00944AAB"/>
    <w:rsid w:val="00945B0A"/>
    <w:rsid w:val="00946250"/>
    <w:rsid w:val="00946AB2"/>
    <w:rsid w:val="00946E99"/>
    <w:rsid w:val="00947934"/>
    <w:rsid w:val="009505CD"/>
    <w:rsid w:val="0095106A"/>
    <w:rsid w:val="00951A9C"/>
    <w:rsid w:val="00953BAD"/>
    <w:rsid w:val="009561E5"/>
    <w:rsid w:val="0095711B"/>
    <w:rsid w:val="00961709"/>
    <w:rsid w:val="00964954"/>
    <w:rsid w:val="009653DF"/>
    <w:rsid w:val="00967FC5"/>
    <w:rsid w:val="00970F13"/>
    <w:rsid w:val="009719BC"/>
    <w:rsid w:val="00973D4B"/>
    <w:rsid w:val="00984254"/>
    <w:rsid w:val="009868AC"/>
    <w:rsid w:val="00990702"/>
    <w:rsid w:val="009931EA"/>
    <w:rsid w:val="009972D9"/>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0AAD"/>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0E01"/>
    <w:rsid w:val="00A8179A"/>
    <w:rsid w:val="00A85184"/>
    <w:rsid w:val="00A8583A"/>
    <w:rsid w:val="00A86D77"/>
    <w:rsid w:val="00A87E71"/>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D7963"/>
    <w:rsid w:val="00AE1751"/>
    <w:rsid w:val="00AE37C3"/>
    <w:rsid w:val="00AE58DA"/>
    <w:rsid w:val="00AE775C"/>
    <w:rsid w:val="00AF02D7"/>
    <w:rsid w:val="00AF2868"/>
    <w:rsid w:val="00AF5053"/>
    <w:rsid w:val="00AF7606"/>
    <w:rsid w:val="00B01D0A"/>
    <w:rsid w:val="00B0348E"/>
    <w:rsid w:val="00B04142"/>
    <w:rsid w:val="00B05162"/>
    <w:rsid w:val="00B066EE"/>
    <w:rsid w:val="00B07ED1"/>
    <w:rsid w:val="00B10F26"/>
    <w:rsid w:val="00B15087"/>
    <w:rsid w:val="00B175E8"/>
    <w:rsid w:val="00B17D94"/>
    <w:rsid w:val="00B17FC9"/>
    <w:rsid w:val="00B26D67"/>
    <w:rsid w:val="00B31749"/>
    <w:rsid w:val="00B36AEE"/>
    <w:rsid w:val="00B41936"/>
    <w:rsid w:val="00B432A6"/>
    <w:rsid w:val="00B43447"/>
    <w:rsid w:val="00B43A73"/>
    <w:rsid w:val="00B440D8"/>
    <w:rsid w:val="00B53755"/>
    <w:rsid w:val="00B53D51"/>
    <w:rsid w:val="00B53FDD"/>
    <w:rsid w:val="00B54170"/>
    <w:rsid w:val="00B55A08"/>
    <w:rsid w:val="00B711FE"/>
    <w:rsid w:val="00B762BF"/>
    <w:rsid w:val="00B76555"/>
    <w:rsid w:val="00B76625"/>
    <w:rsid w:val="00B809EE"/>
    <w:rsid w:val="00B810C1"/>
    <w:rsid w:val="00B82925"/>
    <w:rsid w:val="00B9028F"/>
    <w:rsid w:val="00B905BE"/>
    <w:rsid w:val="00B90F9C"/>
    <w:rsid w:val="00B94976"/>
    <w:rsid w:val="00B94E6B"/>
    <w:rsid w:val="00B9541E"/>
    <w:rsid w:val="00B9634D"/>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F15"/>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2441"/>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025A"/>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27D7"/>
    <w:rsid w:val="00D9445A"/>
    <w:rsid w:val="00D95E7C"/>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47D26"/>
    <w:rsid w:val="00E528CA"/>
    <w:rsid w:val="00E530E5"/>
    <w:rsid w:val="00E536CB"/>
    <w:rsid w:val="00E555ED"/>
    <w:rsid w:val="00E55704"/>
    <w:rsid w:val="00E61693"/>
    <w:rsid w:val="00E6176A"/>
    <w:rsid w:val="00E61BD4"/>
    <w:rsid w:val="00E645A2"/>
    <w:rsid w:val="00E649D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0F7E"/>
    <w:rsid w:val="00EB3D83"/>
    <w:rsid w:val="00EB682A"/>
    <w:rsid w:val="00EB79B2"/>
    <w:rsid w:val="00EC0CA8"/>
    <w:rsid w:val="00EC1104"/>
    <w:rsid w:val="00EC1F95"/>
    <w:rsid w:val="00EC5C4C"/>
    <w:rsid w:val="00EC641F"/>
    <w:rsid w:val="00EC77CD"/>
    <w:rsid w:val="00EC7B1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DefaultParagraphFont"/>
    <w:link w:val="TAL"/>
    <w:locked/>
    <w:rsid w:val="00BC6F15"/>
    <w:rPr>
      <w:rFonts w:ascii="Arial" w:hAnsi="Arial"/>
      <w:sz w:val="18"/>
      <w:lang w:eastAsia="en-US"/>
    </w:rPr>
  </w:style>
  <w:style w:type="paragraph" w:styleId="NormalWeb">
    <w:name w:val="Normal (Web)"/>
    <w:basedOn w:val="Normal"/>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DefaultParagraphFont"/>
    <w:link w:val="B1"/>
    <w:locked/>
    <w:rsid w:val="00A80E01"/>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0523DF"/>
    <w:rPr>
      <w:b/>
      <w:bCs/>
      <w:lang w:eastAsia="en-US"/>
    </w:rPr>
  </w:style>
  <w:style w:type="character" w:customStyle="1" w:styleId="CommentSubjectChar">
    <w:name w:val="Comment Subject Char"/>
    <w:basedOn w:val="CommentTextChar"/>
    <w:link w:val="CommentSubject"/>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55F83-FDD3-4483-ABC1-8FBCF8ACD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Pages>
  <Words>2430</Words>
  <Characters>13853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16251</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34</cp:revision>
  <cp:lastPrinted>1900-12-31T22:00:00Z</cp:lastPrinted>
  <dcterms:created xsi:type="dcterms:W3CDTF">2019-03-01T08:22:00Z</dcterms:created>
  <dcterms:modified xsi:type="dcterms:W3CDTF">2019-07-17T10:45:00Z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1563359968</vt:lpwstr>
  </property>
</Properties>
</file>